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8188"/>
        <w:gridCol w:w="6598"/>
      </w:tblGrid>
      <w:tr w:rsidR="00E25F6E" w:rsidRPr="009B4CFC" w:rsidTr="009B4CFC">
        <w:tc>
          <w:tcPr>
            <w:tcW w:w="8188" w:type="dxa"/>
          </w:tcPr>
          <w:p w:rsidR="00E25F6E" w:rsidRPr="009B4CFC" w:rsidRDefault="00E25F6E" w:rsidP="009B4CFC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E25F6E" w:rsidRPr="009B4CFC" w:rsidRDefault="00E25F6E" w:rsidP="009B4C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4CFC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РИЛОЖЕНИЕ № 7</w:t>
            </w:r>
          </w:p>
          <w:p w:rsidR="00E25F6E" w:rsidRPr="009B4CFC" w:rsidRDefault="00E25F6E" w:rsidP="009B4C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5F6E" w:rsidRPr="009B4CFC" w:rsidRDefault="00E25F6E" w:rsidP="009B4C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4CFC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</w:t>
            </w:r>
            <w:r w:rsidRPr="009B4CFC">
              <w:rPr>
                <w:rFonts w:ascii="Times New Roman" w:hAnsi="Times New Roman"/>
                <w:sz w:val="28"/>
                <w:szCs w:val="28"/>
              </w:rPr>
              <w:t>ы</w:t>
            </w:r>
            <w:r w:rsidRPr="009B4CFC">
              <w:rPr>
                <w:rFonts w:ascii="Times New Roman" w:hAnsi="Times New Roman"/>
                <w:sz w:val="28"/>
                <w:szCs w:val="28"/>
              </w:rPr>
              <w:t>вающей промышленности Краснодарского края г</w:t>
            </w:r>
            <w:r w:rsidRPr="009B4CFC">
              <w:rPr>
                <w:rFonts w:ascii="Times New Roman" w:hAnsi="Times New Roman"/>
                <w:sz w:val="28"/>
                <w:szCs w:val="28"/>
              </w:rPr>
              <w:t>о</w:t>
            </w:r>
            <w:r w:rsidRPr="009B4CFC">
              <w:rPr>
                <w:rFonts w:ascii="Times New Roman" w:hAnsi="Times New Roman"/>
                <w:sz w:val="28"/>
                <w:szCs w:val="28"/>
              </w:rPr>
              <w:t>сударственной услуги на возмещение части затрат сельскохозяйственных товаропроизводителей на у</w:t>
            </w:r>
            <w:r w:rsidRPr="009B4CFC">
              <w:rPr>
                <w:rFonts w:ascii="Times New Roman" w:hAnsi="Times New Roman"/>
                <w:sz w:val="28"/>
                <w:szCs w:val="28"/>
              </w:rPr>
              <w:t>п</w:t>
            </w:r>
            <w:r w:rsidRPr="009B4CFC">
              <w:rPr>
                <w:rFonts w:ascii="Times New Roman" w:hAnsi="Times New Roman"/>
                <w:sz w:val="28"/>
                <w:szCs w:val="28"/>
              </w:rPr>
              <w:t>лату страховых премий по договорам сельскохозя</w:t>
            </w:r>
            <w:r w:rsidRPr="009B4CFC">
              <w:rPr>
                <w:rFonts w:ascii="Times New Roman" w:hAnsi="Times New Roman"/>
                <w:sz w:val="28"/>
                <w:szCs w:val="28"/>
              </w:rPr>
              <w:t>й</w:t>
            </w:r>
            <w:r w:rsidRPr="009B4CFC">
              <w:rPr>
                <w:rFonts w:ascii="Times New Roman" w:hAnsi="Times New Roman"/>
                <w:sz w:val="28"/>
                <w:szCs w:val="28"/>
              </w:rPr>
              <w:t>ственного страхования</w:t>
            </w:r>
          </w:p>
          <w:p w:rsidR="00E25F6E" w:rsidRPr="009B4CFC" w:rsidRDefault="00E25F6E" w:rsidP="009B4CFC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5F6E" w:rsidRPr="0037062C" w:rsidRDefault="00E25F6E" w:rsidP="00C12014">
      <w:pPr>
        <w:tabs>
          <w:tab w:val="left" w:pos="3090"/>
        </w:tabs>
        <w:rPr>
          <w:rFonts w:ascii="Times New Roman" w:hAnsi="Times New Roman"/>
          <w:sz w:val="24"/>
          <w:szCs w:val="24"/>
        </w:rPr>
      </w:pPr>
    </w:p>
    <w:p w:rsidR="00E25F6E" w:rsidRDefault="00E25F6E" w:rsidP="00CB228F">
      <w:pPr>
        <w:spacing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E25F6E" w:rsidRPr="004C2614" w:rsidRDefault="00E25F6E" w:rsidP="00CB228F">
      <w:pPr>
        <w:spacing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E25F6E" w:rsidRPr="007278E5" w:rsidRDefault="00E25F6E" w:rsidP="00CB228F">
      <w:pPr>
        <w:keepNext/>
        <w:widowControl w:val="0"/>
        <w:shd w:val="clear" w:color="auto" w:fill="FFFFFF"/>
        <w:autoSpaceDE w:val="0"/>
        <w:autoSpaceDN w:val="0"/>
        <w:adjustRightInd w:val="0"/>
        <w:spacing w:before="216" w:line="240" w:lineRule="auto"/>
        <w:ind w:left="43"/>
        <w:jc w:val="center"/>
        <w:outlineLvl w:val="0"/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7278E5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E25F6E" w:rsidRPr="00CC47A8" w:rsidRDefault="00E25F6E" w:rsidP="00CB228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278E5">
        <w:rPr>
          <w:rFonts w:ascii="Times New Roman" w:hAnsi="Times New Roman"/>
          <w:b/>
          <w:sz w:val="28"/>
          <w:szCs w:val="28"/>
          <w:lang w:eastAsia="ru-RU"/>
        </w:rPr>
        <w:t xml:space="preserve">о размере целевых средств, источником финансового обеспечения которых являются субсидии из </w:t>
      </w:r>
    </w:p>
    <w:p w:rsidR="00E25F6E" w:rsidRPr="00CC47A8" w:rsidRDefault="00E25F6E" w:rsidP="007278E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278E5">
        <w:rPr>
          <w:rFonts w:ascii="Times New Roman" w:hAnsi="Times New Roman"/>
          <w:b/>
          <w:sz w:val="28"/>
          <w:szCs w:val="28"/>
          <w:lang w:eastAsia="ru-RU"/>
        </w:rPr>
        <w:t xml:space="preserve">краевого бюджета  на уплату страховых премий по договорам сельскохозяйственного страхования в области </w:t>
      </w:r>
    </w:p>
    <w:p w:rsidR="00E25F6E" w:rsidRPr="007278E5" w:rsidRDefault="00E25F6E" w:rsidP="007278E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278E5">
        <w:rPr>
          <w:rFonts w:ascii="Times New Roman" w:hAnsi="Times New Roman"/>
          <w:b/>
          <w:sz w:val="28"/>
          <w:szCs w:val="28"/>
          <w:lang w:eastAsia="ru-RU"/>
        </w:rPr>
        <w:t>растениеводства(страхование однолетних сельскохозяйственных культур урожая 20__ году)</w:t>
      </w:r>
    </w:p>
    <w:p w:rsidR="00E25F6E" w:rsidRPr="00CB228F" w:rsidRDefault="00E25F6E" w:rsidP="00CB228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40"/>
        <w:gridCol w:w="5220"/>
        <w:gridCol w:w="5382"/>
      </w:tblGrid>
      <w:tr w:rsidR="00E25F6E" w:rsidRPr="009B4CFC" w:rsidTr="0043220A">
        <w:trPr>
          <w:trHeight w:val="145"/>
        </w:trPr>
        <w:tc>
          <w:tcPr>
            <w:tcW w:w="4140" w:type="dxa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5382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Страховая  организация</w:t>
            </w:r>
          </w:p>
        </w:tc>
      </w:tr>
      <w:tr w:rsidR="00E25F6E" w:rsidRPr="009B4CFC" w:rsidTr="0043220A">
        <w:trPr>
          <w:trHeight w:val="145"/>
        </w:trPr>
        <w:tc>
          <w:tcPr>
            <w:tcW w:w="4140" w:type="dxa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220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2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5F6E" w:rsidRPr="009B4CFC" w:rsidTr="0043220A">
        <w:trPr>
          <w:trHeight w:val="145"/>
        </w:trPr>
        <w:tc>
          <w:tcPr>
            <w:tcW w:w="4140" w:type="dxa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5220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2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5F6E" w:rsidRPr="009B4CFC" w:rsidTr="0043220A">
        <w:trPr>
          <w:trHeight w:val="145"/>
        </w:trPr>
        <w:tc>
          <w:tcPr>
            <w:tcW w:w="4140" w:type="dxa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Фактический адрес</w:t>
            </w:r>
          </w:p>
        </w:tc>
        <w:tc>
          <w:tcPr>
            <w:tcW w:w="5220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2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5F6E" w:rsidRPr="009B4CFC" w:rsidTr="0043220A">
        <w:trPr>
          <w:trHeight w:val="145"/>
        </w:trPr>
        <w:tc>
          <w:tcPr>
            <w:tcW w:w="4140" w:type="dxa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220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2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5F6E" w:rsidRPr="009B4CFC" w:rsidTr="0043220A">
        <w:trPr>
          <w:trHeight w:val="145"/>
        </w:trPr>
        <w:tc>
          <w:tcPr>
            <w:tcW w:w="4140" w:type="dxa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5220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2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5F6E" w:rsidRPr="009B4CFC" w:rsidTr="0043220A">
        <w:trPr>
          <w:trHeight w:val="145"/>
        </w:trPr>
        <w:tc>
          <w:tcPr>
            <w:tcW w:w="4140" w:type="dxa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Расчетный счет </w:t>
            </w:r>
          </w:p>
        </w:tc>
        <w:tc>
          <w:tcPr>
            <w:tcW w:w="5220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2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5F6E" w:rsidRPr="009B4CFC" w:rsidTr="0043220A">
        <w:trPr>
          <w:trHeight w:val="145"/>
        </w:trPr>
        <w:tc>
          <w:tcPr>
            <w:tcW w:w="4140" w:type="dxa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5220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2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5F6E" w:rsidRPr="009B4CFC" w:rsidTr="0043220A">
        <w:trPr>
          <w:trHeight w:val="145"/>
        </w:trPr>
        <w:tc>
          <w:tcPr>
            <w:tcW w:w="4140" w:type="dxa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5220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2" w:type="dxa"/>
          </w:tcPr>
          <w:p w:rsidR="00E25F6E" w:rsidRPr="00CB228F" w:rsidRDefault="00E25F6E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25F6E" w:rsidRDefault="00E25F6E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E25F6E" w:rsidRPr="00CB228F" w:rsidRDefault="00E25F6E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:rsidR="00E25F6E" w:rsidRPr="00CB228F" w:rsidRDefault="00E25F6E" w:rsidP="00CB228F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заключения и номер договора страхования)</w:t>
      </w:r>
    </w:p>
    <w:p w:rsidR="00E25F6E" w:rsidRPr="00CB228F" w:rsidRDefault="00E25F6E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E25F6E" w:rsidRPr="00CB228F" w:rsidRDefault="00E25F6E" w:rsidP="00CB228F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прекращения вегетации (переход в состояние зимнего покоя)</w:t>
      </w:r>
    </w:p>
    <w:p w:rsidR="00E25F6E" w:rsidRPr="00CB228F" w:rsidRDefault="00E25F6E" w:rsidP="00CB228F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</w:p>
    <w:p w:rsidR="00E25F6E" w:rsidRPr="00CB228F" w:rsidRDefault="00E25F6E" w:rsidP="00CB228F">
      <w:pPr>
        <w:spacing w:line="240" w:lineRule="auto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14696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710"/>
        <w:gridCol w:w="3763"/>
        <w:gridCol w:w="600"/>
        <w:gridCol w:w="458"/>
        <w:gridCol w:w="565"/>
        <w:gridCol w:w="567"/>
        <w:gridCol w:w="600"/>
        <w:gridCol w:w="720"/>
        <w:gridCol w:w="600"/>
        <w:gridCol w:w="565"/>
        <w:gridCol w:w="720"/>
        <w:gridCol w:w="600"/>
        <w:gridCol w:w="600"/>
        <w:gridCol w:w="600"/>
        <w:gridCol w:w="869"/>
        <w:gridCol w:w="720"/>
        <w:gridCol w:w="705"/>
        <w:gridCol w:w="734"/>
      </w:tblGrid>
      <w:tr w:rsidR="00E25F6E" w:rsidRPr="009B4CFC" w:rsidTr="00F146DB">
        <w:trPr>
          <w:trHeight w:val="48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№   стро-ки</w:t>
            </w:r>
          </w:p>
        </w:tc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02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9E0CB9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сельскохозяйственных культур, при проведении страхования  урожая которых </w:t>
            </w:r>
          </w:p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предоставляются субсидии</w:t>
            </w:r>
          </w:p>
        </w:tc>
      </w:tr>
      <w:tr w:rsidR="00E25F6E" w:rsidRPr="009B4CFC" w:rsidTr="00F146DB">
        <w:trPr>
          <w:trHeight w:val="3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Группа культур</w:t>
            </w:r>
          </w:p>
        </w:tc>
      </w:tr>
      <w:tr w:rsidR="00E25F6E" w:rsidRPr="009B4CFC" w:rsidTr="00F146DB">
        <w:trPr>
          <w:trHeight w:val="64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Яровые зерно-вые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Зерноб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бовые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Масли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1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Технич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ские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Овощи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Бахчевые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Карто-фель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Кормовые   (включая многоле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ние)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Вс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</w:p>
        </w:tc>
      </w:tr>
      <w:tr w:rsidR="00E25F6E" w:rsidRPr="009B4CFC" w:rsidTr="00F146DB">
        <w:trPr>
          <w:trHeight w:val="3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Куль- тура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F6E" w:rsidRPr="009B4CFC" w:rsidTr="00F146DB">
        <w:trPr>
          <w:trHeight w:val="42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25F6E" w:rsidRPr="009B4CFC" w:rsidTr="00F146DB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посевная площадь, (га)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F6E" w:rsidRPr="009B4CFC" w:rsidTr="00F146DB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Посевная площадь по договорам    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страхования, осуществляемого с  государственной поддержкой, (га)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F6E" w:rsidRPr="009B4CFC" w:rsidTr="00F146DB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стоимость, (рублей)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F6E" w:rsidRPr="009B4CFC" w:rsidTr="00F146DB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Par496"/>
            <w:bookmarkEnd w:id="0"/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Страховая сумма, (рублей)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F6E" w:rsidRPr="009B4CFC" w:rsidTr="00F146DB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Страховой тариф, (%) 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Par498"/>
            <w:bookmarkEnd w:id="1"/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25F6E" w:rsidRPr="009B4CFC" w:rsidTr="00F146DB">
        <w:trPr>
          <w:trHeight w:val="3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Участие страхователя в страхов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нии  рисков, (%)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25F6E" w:rsidRPr="009B4CFC" w:rsidTr="00F146DB">
        <w:trPr>
          <w:trHeight w:val="4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Par503"/>
            <w:bookmarkEnd w:id="2"/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премии (страхового взноса), (ру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лей) (стр. </w:t>
            </w:r>
            <w:hyperlink r:id="rId6" w:anchor="Par496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4</w:t>
              </w:r>
            </w:hyperlink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7" w:anchor="Par498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5</w:t>
              </w:r>
            </w:hyperlink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      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F6E" w:rsidRPr="009B4CFC" w:rsidTr="00F146DB">
        <w:trPr>
          <w:trHeight w:val="4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премии страхового взноса) по д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говорам страхования, (рублей)            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F6E" w:rsidRPr="009B4CFC" w:rsidTr="00F146DB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Предельный размер ставки для        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расчета размера субсидий, (%)    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" w:name="Par511"/>
            <w:bookmarkEnd w:id="3"/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X   </w:t>
            </w:r>
          </w:p>
        </w:tc>
      </w:tr>
      <w:tr w:rsidR="00E25F6E" w:rsidRPr="009B4CFC" w:rsidTr="00F146DB">
        <w:trPr>
          <w:trHeight w:val="4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800D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25F6E" w:rsidRPr="009B4CFC" w:rsidTr="00F146DB">
        <w:trPr>
          <w:trHeight w:val="4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страховой премии (страх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вого взноса), подлежащей субс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дированию, (рублей):                        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X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X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X  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X   </w:t>
            </w:r>
          </w:p>
        </w:tc>
      </w:tr>
      <w:tr w:rsidR="00E25F6E" w:rsidRPr="009B4CFC" w:rsidTr="00F146DB">
        <w:trPr>
          <w:trHeight w:val="6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" w:name="Par518"/>
            <w:bookmarkEnd w:id="4"/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не превышает или равен предел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ному  размеру ставки для расчета размера субсидий </w:t>
            </w:r>
            <w:hyperlink r:id="rId8" w:anchor="Par503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(стр. 7)</w:t>
              </w:r>
            </w:hyperlink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F6E" w:rsidRPr="009B4CFC" w:rsidTr="00F146DB">
        <w:trPr>
          <w:trHeight w:val="6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" w:name="Par523"/>
            <w:bookmarkEnd w:id="5"/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условии, что страховой тариф    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превышает предельный размер ставки для расчета размера субс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дий (стр. </w:t>
            </w:r>
            <w:hyperlink r:id="rId9" w:anchor="Par496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4</w:t>
              </w:r>
            </w:hyperlink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10" w:anchor="Par511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                 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F6E" w:rsidRPr="009B4CFC" w:rsidTr="00F146DB">
        <w:trPr>
          <w:trHeight w:val="6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B771FD" w:rsidRDefault="00E25F6E" w:rsidP="00B771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E96C62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субсидий за счет средств     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краевого  бюджета, (рублей)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((</w:t>
            </w:r>
            <w:hyperlink r:id="rId11" w:anchor="Par518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10а</w:t>
              </w:r>
            </w:hyperlink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hyperlink r:id="rId12" w:anchor="Par523" w:history="1">
              <w:r w:rsidRPr="00E96C62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10б</w:t>
              </w:r>
            </w:hyperlink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x 50 / 100 x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24,</w:t>
            </w:r>
            <w:r w:rsidRPr="004C261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E96C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                             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E" w:rsidRPr="00CB228F" w:rsidRDefault="00E25F6E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25F6E" w:rsidRDefault="00E25F6E" w:rsidP="00543AFB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16"/>
          <w:szCs w:val="16"/>
          <w:lang w:eastAsia="ru-RU"/>
        </w:rPr>
      </w:pPr>
    </w:p>
    <w:p w:rsidR="00E25F6E" w:rsidRPr="00CB228F" w:rsidRDefault="00E25F6E" w:rsidP="00543AFB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39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34"/>
        <w:gridCol w:w="4679"/>
        <w:gridCol w:w="5378"/>
        <w:gridCol w:w="409"/>
      </w:tblGrid>
      <w:tr w:rsidR="00E25F6E" w:rsidRPr="009B4CFC" w:rsidTr="00A30DA2">
        <w:trPr>
          <w:gridAfter w:val="1"/>
          <w:wAfter w:w="409" w:type="dxa"/>
          <w:trHeight w:val="375"/>
        </w:trPr>
        <w:tc>
          <w:tcPr>
            <w:tcW w:w="134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5F6E" w:rsidRPr="00CB228F" w:rsidRDefault="00E25F6E" w:rsidP="00CB228F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CB228F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 ______________           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___________                  _______________________</w:t>
            </w:r>
          </w:p>
          <w:p w:rsidR="00E25F6E" w:rsidRPr="00CB228F" w:rsidRDefault="00E25F6E" w:rsidP="00CB228F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М.П.                             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val="en-US" w:eastAsia="ru-RU"/>
              </w:rPr>
              <w:t xml:space="preserve">  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val="en-US" w:eastAsia="ru-RU"/>
              </w:rPr>
              <w:t xml:space="preserve">                         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(подпись)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val="en-US" w:eastAsia="ru-RU"/>
              </w:rPr>
              <w:t xml:space="preserve">                    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(Ф.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И.О.)</w:t>
            </w:r>
          </w:p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5F6E" w:rsidRPr="009B4CFC" w:rsidTr="00A30DA2">
        <w:trPr>
          <w:trHeight w:val="375"/>
        </w:trPr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5F6E" w:rsidRPr="00CB228F" w:rsidRDefault="00E25F6E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</w:tbl>
    <w:p w:rsidR="00E25F6E" w:rsidRDefault="00E25F6E" w:rsidP="00CB228F">
      <w:pPr>
        <w:widowControl w:val="0"/>
        <w:autoSpaceDE w:val="0"/>
        <w:autoSpaceDN w:val="0"/>
        <w:adjustRightInd w:val="0"/>
        <w:spacing w:line="240" w:lineRule="auto"/>
        <w:ind w:right="-31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0"/>
          <w:szCs w:val="20"/>
          <w:lang w:val="en-US" w:eastAsia="ru-RU"/>
        </w:rPr>
        <w:t xml:space="preserve">                                                                                         </w:t>
      </w:r>
      <w:r w:rsidRPr="00CB228F">
        <w:rPr>
          <w:rFonts w:ascii="Times New Roman" w:hAnsi="Times New Roman"/>
          <w:bCs/>
          <w:color w:val="000000"/>
          <w:spacing w:val="4"/>
          <w:sz w:val="20"/>
          <w:szCs w:val="20"/>
          <w:lang w:eastAsia="ru-RU"/>
        </w:rPr>
        <w:t xml:space="preserve">(подпись)                </w:t>
      </w:r>
      <w:r>
        <w:rPr>
          <w:rFonts w:ascii="Times New Roman" w:hAnsi="Times New Roman"/>
          <w:bCs/>
          <w:color w:val="000000"/>
          <w:spacing w:val="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pacing w:val="4"/>
          <w:sz w:val="20"/>
          <w:szCs w:val="20"/>
          <w:lang w:val="en-US" w:eastAsia="ru-RU"/>
        </w:rPr>
        <w:t xml:space="preserve">                                                                            </w:t>
      </w:r>
      <w:r>
        <w:rPr>
          <w:rFonts w:ascii="Times New Roman" w:hAnsi="Times New Roman"/>
          <w:bCs/>
          <w:color w:val="000000"/>
          <w:spacing w:val="4"/>
          <w:sz w:val="20"/>
          <w:szCs w:val="20"/>
          <w:lang w:eastAsia="ru-RU"/>
        </w:rPr>
        <w:t xml:space="preserve">  (Ф.</w:t>
      </w:r>
      <w:r w:rsidRPr="00CB228F">
        <w:rPr>
          <w:rFonts w:ascii="Times New Roman" w:hAnsi="Times New Roman"/>
          <w:bCs/>
          <w:color w:val="000000"/>
          <w:spacing w:val="4"/>
          <w:sz w:val="20"/>
          <w:szCs w:val="20"/>
          <w:lang w:eastAsia="ru-RU"/>
        </w:rPr>
        <w:t>И.О.)</w:t>
      </w:r>
    </w:p>
    <w:p w:rsidR="00E25F6E" w:rsidRDefault="00E25F6E" w:rsidP="00F708A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val="en-US" w:eastAsia="ru-RU"/>
        </w:rPr>
      </w:pPr>
    </w:p>
    <w:p w:rsidR="00E25F6E" w:rsidRPr="004C400A" w:rsidRDefault="00E25F6E" w:rsidP="00F708A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C400A">
        <w:rPr>
          <w:rFonts w:ascii="Times New Roman" w:hAnsi="Times New Roman"/>
          <w:sz w:val="28"/>
          <w:szCs w:val="28"/>
          <w:lang w:eastAsia="ru-RU"/>
        </w:rPr>
        <w:t>«____»_________________ 20</w:t>
      </w:r>
      <w:r>
        <w:rPr>
          <w:rFonts w:ascii="Times New Roman" w:hAnsi="Times New Roman"/>
          <w:sz w:val="28"/>
          <w:szCs w:val="28"/>
          <w:lang w:val="en-US" w:eastAsia="ru-RU"/>
        </w:rPr>
        <w:t>14</w:t>
      </w:r>
      <w:r w:rsidRPr="004C400A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E25F6E" w:rsidRDefault="00E25F6E" w:rsidP="00C12014">
      <w:pPr>
        <w:tabs>
          <w:tab w:val="left" w:pos="3090"/>
        </w:tabs>
        <w:rPr>
          <w:rFonts w:ascii="Times New Roman" w:hAnsi="Times New Roman"/>
          <w:sz w:val="24"/>
          <w:szCs w:val="24"/>
        </w:rPr>
      </w:pPr>
    </w:p>
    <w:p w:rsidR="00E25F6E" w:rsidRPr="00AF248E" w:rsidRDefault="00E25F6E" w:rsidP="00C12014">
      <w:pPr>
        <w:tabs>
          <w:tab w:val="left" w:pos="3090"/>
        </w:tabs>
        <w:rPr>
          <w:rFonts w:ascii="Times New Roman" w:hAnsi="Times New Roman"/>
          <w:sz w:val="24"/>
          <w:szCs w:val="24"/>
        </w:rPr>
      </w:pPr>
    </w:p>
    <w:sectPr w:rsidR="00E25F6E" w:rsidRPr="00AF248E" w:rsidSect="004A5602">
      <w:headerReference w:type="default" r:id="rId13"/>
      <w:footerReference w:type="default" r:id="rId14"/>
      <w:pgSz w:w="16838" w:h="11906" w:orient="landscape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F6E" w:rsidRDefault="00E25F6E" w:rsidP="00E7013C">
      <w:pPr>
        <w:spacing w:line="240" w:lineRule="auto"/>
      </w:pPr>
      <w:r>
        <w:separator/>
      </w:r>
    </w:p>
  </w:endnote>
  <w:endnote w:type="continuationSeparator" w:id="1">
    <w:p w:rsidR="00E25F6E" w:rsidRDefault="00E25F6E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F6E" w:rsidRDefault="00E25F6E">
    <w:pPr>
      <w:pStyle w:val="Footer"/>
      <w:jc w:val="center"/>
    </w:pPr>
  </w:p>
  <w:p w:rsidR="00E25F6E" w:rsidRDefault="00E25F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F6E" w:rsidRDefault="00E25F6E" w:rsidP="00E7013C">
      <w:pPr>
        <w:spacing w:line="240" w:lineRule="auto"/>
      </w:pPr>
      <w:r>
        <w:separator/>
      </w:r>
    </w:p>
  </w:footnote>
  <w:footnote w:type="continuationSeparator" w:id="1">
    <w:p w:rsidR="00E25F6E" w:rsidRDefault="00E25F6E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F6E" w:rsidRPr="00B76FFB" w:rsidRDefault="00E25F6E">
    <w:pPr>
      <w:pStyle w:val="Header"/>
      <w:jc w:val="center"/>
      <w:rPr>
        <w:rFonts w:ascii="Times New Roman" w:hAnsi="Times New Roman"/>
        <w:sz w:val="28"/>
        <w:szCs w:val="28"/>
      </w:rPr>
    </w:pPr>
    <w:r w:rsidRPr="00B76FFB">
      <w:rPr>
        <w:rFonts w:ascii="Times New Roman" w:hAnsi="Times New Roman"/>
        <w:sz w:val="28"/>
        <w:szCs w:val="28"/>
      </w:rPr>
      <w:fldChar w:fldCharType="begin"/>
    </w:r>
    <w:r w:rsidRPr="00B76FFB">
      <w:rPr>
        <w:rFonts w:ascii="Times New Roman" w:hAnsi="Times New Roman"/>
        <w:sz w:val="28"/>
        <w:szCs w:val="28"/>
      </w:rPr>
      <w:instrText>PAGE   \* MERGEFORMAT</w:instrText>
    </w:r>
    <w:r w:rsidRPr="00B76FF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B76FFB">
      <w:rPr>
        <w:rFonts w:ascii="Times New Roman" w:hAnsi="Times New Roman"/>
        <w:sz w:val="28"/>
        <w:szCs w:val="28"/>
      </w:rPr>
      <w:fldChar w:fldCharType="end"/>
    </w:r>
  </w:p>
  <w:p w:rsidR="00E25F6E" w:rsidRDefault="00E25F6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0432"/>
    <w:rsid w:val="000D25F7"/>
    <w:rsid w:val="000D3F71"/>
    <w:rsid w:val="000D4CF3"/>
    <w:rsid w:val="000E0AC3"/>
    <w:rsid w:val="000E6F6E"/>
    <w:rsid w:val="000F2F3A"/>
    <w:rsid w:val="000F382D"/>
    <w:rsid w:val="00104DCF"/>
    <w:rsid w:val="00106DF8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13A24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4A5E"/>
    <w:rsid w:val="00276D89"/>
    <w:rsid w:val="00276F8E"/>
    <w:rsid w:val="00280BA4"/>
    <w:rsid w:val="00287ABD"/>
    <w:rsid w:val="00296E85"/>
    <w:rsid w:val="00297B2C"/>
    <w:rsid w:val="002B25E1"/>
    <w:rsid w:val="002B587C"/>
    <w:rsid w:val="002C18FF"/>
    <w:rsid w:val="002C24D2"/>
    <w:rsid w:val="002C5E82"/>
    <w:rsid w:val="002E1297"/>
    <w:rsid w:val="002E180D"/>
    <w:rsid w:val="002E3339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5107"/>
    <w:rsid w:val="00377603"/>
    <w:rsid w:val="00380C8A"/>
    <w:rsid w:val="0038395C"/>
    <w:rsid w:val="00384432"/>
    <w:rsid w:val="00390A6C"/>
    <w:rsid w:val="00392722"/>
    <w:rsid w:val="00395DC2"/>
    <w:rsid w:val="003A2B0E"/>
    <w:rsid w:val="003B4132"/>
    <w:rsid w:val="003B54FA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220A"/>
    <w:rsid w:val="00435655"/>
    <w:rsid w:val="00444565"/>
    <w:rsid w:val="004464CA"/>
    <w:rsid w:val="00447900"/>
    <w:rsid w:val="004533B8"/>
    <w:rsid w:val="0045481E"/>
    <w:rsid w:val="0045623E"/>
    <w:rsid w:val="00460E23"/>
    <w:rsid w:val="00480B18"/>
    <w:rsid w:val="00491D9C"/>
    <w:rsid w:val="00494736"/>
    <w:rsid w:val="004A0025"/>
    <w:rsid w:val="004A5602"/>
    <w:rsid w:val="004C2614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3004"/>
    <w:rsid w:val="00543AFB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94573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4465E"/>
    <w:rsid w:val="00646799"/>
    <w:rsid w:val="006563AB"/>
    <w:rsid w:val="00662C81"/>
    <w:rsid w:val="00664290"/>
    <w:rsid w:val="00665972"/>
    <w:rsid w:val="00673160"/>
    <w:rsid w:val="00675478"/>
    <w:rsid w:val="00694423"/>
    <w:rsid w:val="0069748F"/>
    <w:rsid w:val="006B126C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278E5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5774"/>
    <w:rsid w:val="007B458A"/>
    <w:rsid w:val="007B7508"/>
    <w:rsid w:val="007D1AE8"/>
    <w:rsid w:val="007D1DB9"/>
    <w:rsid w:val="007E121E"/>
    <w:rsid w:val="007E1FEE"/>
    <w:rsid w:val="007E5B5A"/>
    <w:rsid w:val="007E7492"/>
    <w:rsid w:val="007F18DD"/>
    <w:rsid w:val="007F20CE"/>
    <w:rsid w:val="007F7BC2"/>
    <w:rsid w:val="00800DAA"/>
    <w:rsid w:val="00804B2C"/>
    <w:rsid w:val="00810D51"/>
    <w:rsid w:val="00816C84"/>
    <w:rsid w:val="008231C1"/>
    <w:rsid w:val="00830743"/>
    <w:rsid w:val="0084156D"/>
    <w:rsid w:val="00841DAE"/>
    <w:rsid w:val="00841E96"/>
    <w:rsid w:val="0084205F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32EA"/>
    <w:rsid w:val="00884267"/>
    <w:rsid w:val="008842CC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4CFC"/>
    <w:rsid w:val="009B64C5"/>
    <w:rsid w:val="009B71C9"/>
    <w:rsid w:val="009C4961"/>
    <w:rsid w:val="009C5A91"/>
    <w:rsid w:val="009D3A24"/>
    <w:rsid w:val="009D6D13"/>
    <w:rsid w:val="009D7499"/>
    <w:rsid w:val="009D7E75"/>
    <w:rsid w:val="009E0CB9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5E9B"/>
    <w:rsid w:val="00AC596E"/>
    <w:rsid w:val="00AC5C5F"/>
    <w:rsid w:val="00AC6088"/>
    <w:rsid w:val="00AD186C"/>
    <w:rsid w:val="00AE014D"/>
    <w:rsid w:val="00AE0DEC"/>
    <w:rsid w:val="00AF248E"/>
    <w:rsid w:val="00B041AC"/>
    <w:rsid w:val="00B10552"/>
    <w:rsid w:val="00B16DF0"/>
    <w:rsid w:val="00B1768D"/>
    <w:rsid w:val="00B24AD7"/>
    <w:rsid w:val="00B26982"/>
    <w:rsid w:val="00B26985"/>
    <w:rsid w:val="00B323CF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47E9"/>
    <w:rsid w:val="00B76FFB"/>
    <w:rsid w:val="00B771FD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C3CA5"/>
    <w:rsid w:val="00CC47A8"/>
    <w:rsid w:val="00CD081D"/>
    <w:rsid w:val="00CE3968"/>
    <w:rsid w:val="00CE40E3"/>
    <w:rsid w:val="00CE411C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014A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34BF"/>
    <w:rsid w:val="00E25F6E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1B29"/>
    <w:rsid w:val="00E8530B"/>
    <w:rsid w:val="00E91F8A"/>
    <w:rsid w:val="00E96C62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46DB"/>
    <w:rsid w:val="00F162B3"/>
    <w:rsid w:val="00F1710F"/>
    <w:rsid w:val="00F21C40"/>
    <w:rsid w:val="00F26429"/>
    <w:rsid w:val="00F31A67"/>
    <w:rsid w:val="00F32788"/>
    <w:rsid w:val="00F35D38"/>
    <w:rsid w:val="00F37E59"/>
    <w:rsid w:val="00F40EE0"/>
    <w:rsid w:val="00F41DAF"/>
    <w:rsid w:val="00F64658"/>
    <w:rsid w:val="00F66CBC"/>
    <w:rsid w:val="00F67EE0"/>
    <w:rsid w:val="00F708A2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  <w:rsid w:val="00FF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046"/>
    <w:pPr>
      <w:spacing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173D9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3316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8D05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0">
    <w:name w:val="Знак Знак Знак1 Знак"/>
    <w:basedOn w:val="Normal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rsid w:val="005171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171E1"/>
    <w:rPr>
      <w:rFonts w:cs="Times New Roman"/>
    </w:rPr>
  </w:style>
  <w:style w:type="paragraph" w:customStyle="1" w:styleId="2">
    <w:name w:val="Знак2"/>
    <w:basedOn w:val="Normal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">
    <w:name w:val="Знак21"/>
    <w:basedOn w:val="Normal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B6C08"/>
    <w:rPr>
      <w:rFonts w:cs="Times New Roman"/>
    </w:rPr>
  </w:style>
  <w:style w:type="paragraph" w:customStyle="1" w:styleId="headertext">
    <w:name w:val="header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rsid w:val="00BE10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7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591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592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593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593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593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7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7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591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591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592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592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594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7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12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11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5%20&#1086;&#1076;&#1085;&#1086;&#1083;&#1077;&#1090;&#1085;&#1080;&#1077;%202013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3399</TotalTime>
  <Pages>3</Pages>
  <Words>770</Words>
  <Characters>4395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Shagay</cp:lastModifiedBy>
  <cp:revision>413</cp:revision>
  <cp:lastPrinted>2014-04-15T13:18:00Z</cp:lastPrinted>
  <dcterms:created xsi:type="dcterms:W3CDTF">2013-10-21T14:09:00Z</dcterms:created>
  <dcterms:modified xsi:type="dcterms:W3CDTF">2014-04-18T08:34:00Z</dcterms:modified>
</cp:coreProperties>
</file>